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ул.Зайнуллина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, д.8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61940" w:rsidRPr="0046194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40303" w:rsidRPr="00140303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40303" w:rsidRPr="00140303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E401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4017D" w:rsidRPr="00E4017D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40303" w:rsidRPr="00140303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40303" w:rsidRPr="00140303">
        <w:rPr>
          <w:b/>
          <w:bCs/>
          <w:color w:val="000000"/>
          <w:kern w:val="3"/>
          <w:sz w:val="24"/>
          <w:szCs w:val="24"/>
          <w:lang w:eastAsia="zh-CN" w:bidi="hi-IN"/>
        </w:rPr>
        <w:t>67 531,51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40303" w:rsidRPr="00140303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1940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E508D-A323-498A-A60D-418BADAA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312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2024-06-18T12:19:00Z</dcterms:created>
  <dcterms:modified xsi:type="dcterms:W3CDTF">2024-07-01T10:23:00Z</dcterms:modified>
</cp:coreProperties>
</file>